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0C099" w14:textId="77777777" w:rsidR="00FF3B5A" w:rsidRDefault="00FF3B5A" w:rsidP="00FF3B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WHYUY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7009A2D8" w14:textId="77777777" w:rsidR="00FF3B5A" w:rsidRDefault="00FF3B5A" w:rsidP="00FF3B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3CB91C93" w14:textId="77777777" w:rsidR="00FF3B5A" w:rsidRDefault="00FF3B5A" w:rsidP="00FF3B5A">
      <w:pPr>
        <w:rPr>
          <w:rFonts w:ascii="Times New Roman" w:hAnsi="Times New Roman" w:cs="Times New Roman"/>
          <w:sz w:val="24"/>
          <w:szCs w:val="24"/>
        </w:rPr>
      </w:pPr>
    </w:p>
    <w:p w14:paraId="248A00A8" w14:textId="77777777" w:rsidR="00FF3B5A" w:rsidRDefault="00FF3B5A" w:rsidP="00FF3B5A">
      <w:pPr>
        <w:rPr>
          <w:rFonts w:ascii="Times New Roman" w:hAnsi="Times New Roman" w:cs="Times New Roman"/>
          <w:sz w:val="24"/>
          <w:szCs w:val="24"/>
        </w:rPr>
      </w:pPr>
    </w:p>
    <w:p w14:paraId="5D47EAEC" w14:textId="77777777" w:rsidR="00FF3B5A" w:rsidRDefault="00FF3B5A" w:rsidP="00FF3B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Jul.1407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his Will.    </w:t>
      </w:r>
    </w:p>
    <w:p w14:paraId="2B0C3AEC" w14:textId="77777777" w:rsidR="00FF3B5A" w:rsidRDefault="00FF3B5A" w:rsidP="00FF3B5A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p.249)</w:t>
      </w:r>
    </w:p>
    <w:p w14:paraId="0F3D4BC0" w14:textId="77777777" w:rsidR="00FF3B5A" w:rsidRDefault="00FF3B5A" w:rsidP="00FF3B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Sep.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3D8FBA53" w14:textId="77777777" w:rsidR="00FF3B5A" w:rsidRDefault="00FF3B5A" w:rsidP="00FF3B5A">
      <w:pPr>
        <w:rPr>
          <w:rFonts w:ascii="Times New Roman" w:hAnsi="Times New Roman" w:cs="Times New Roman"/>
          <w:sz w:val="24"/>
          <w:szCs w:val="24"/>
        </w:rPr>
      </w:pPr>
    </w:p>
    <w:p w14:paraId="4DEBD71F" w14:textId="77777777" w:rsidR="00FF3B5A" w:rsidRDefault="00FF3B5A" w:rsidP="00FF3B5A">
      <w:pPr>
        <w:rPr>
          <w:rFonts w:ascii="Times New Roman" w:hAnsi="Times New Roman" w:cs="Times New Roman"/>
          <w:sz w:val="24"/>
          <w:szCs w:val="24"/>
        </w:rPr>
      </w:pPr>
    </w:p>
    <w:p w14:paraId="6BA89959" w14:textId="77777777" w:rsidR="00FF3B5A" w:rsidRDefault="00FF3B5A" w:rsidP="00FF3B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2022</w:t>
      </w:r>
    </w:p>
    <w:p w14:paraId="0E9F25E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D950C" w14:textId="77777777" w:rsidR="00FF3B5A" w:rsidRDefault="00FF3B5A" w:rsidP="009139A6">
      <w:r>
        <w:separator/>
      </w:r>
    </w:p>
  </w:endnote>
  <w:endnote w:type="continuationSeparator" w:id="0">
    <w:p w14:paraId="69A8F1F0" w14:textId="77777777" w:rsidR="00FF3B5A" w:rsidRDefault="00FF3B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9F6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620A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29BF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D1696" w14:textId="77777777" w:rsidR="00FF3B5A" w:rsidRDefault="00FF3B5A" w:rsidP="009139A6">
      <w:r>
        <w:separator/>
      </w:r>
    </w:p>
  </w:footnote>
  <w:footnote w:type="continuationSeparator" w:id="0">
    <w:p w14:paraId="30BF47E3" w14:textId="77777777" w:rsidR="00FF3B5A" w:rsidRDefault="00FF3B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DEF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9AA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32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B5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F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30446"/>
  <w15:chartTrackingRefBased/>
  <w15:docId w15:val="{AF1B2B54-B065-4021-BA7C-4D70324FF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B5A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2022-04-15T19:09:00Z</dcterms:created>
  <dcterms:modified xsi:type="dcterms:W3CDTF">2022-04-15T19:09:00Z</dcterms:modified>
</cp:coreProperties>
</file>